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329CDC67" w:rsidR="009040E0" w:rsidRPr="008029EA" w:rsidRDefault="009040E0" w:rsidP="002445EC">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r w:rsidR="003E2795">
        <w:fldChar w:fldCharType="begin"/>
      </w:r>
      <w:r w:rsidR="003E2795">
        <w:instrText xml:space="preserve"> DOCPROPERTY  MtgSeq  \* MERGEFORMAT </w:instrText>
      </w:r>
      <w:r w:rsidR="003E2795">
        <w:fldChar w:fldCharType="separate"/>
      </w:r>
      <w:r w:rsidRPr="008029EA">
        <w:rPr>
          <w:b/>
          <w:noProof/>
          <w:sz w:val="24"/>
        </w:rPr>
        <w:t xml:space="preserve"> </w:t>
      </w:r>
      <w:r w:rsidR="003E2795">
        <w:rPr>
          <w:b/>
          <w:noProof/>
          <w:sz w:val="24"/>
        </w:rPr>
        <w:fldChar w:fldCharType="end"/>
      </w:r>
      <w:r w:rsidRPr="008029EA">
        <w:rPr>
          <w:b/>
          <w:i/>
          <w:noProof/>
          <w:sz w:val="28"/>
        </w:rPr>
        <w:tab/>
      </w:r>
      <w:r w:rsidR="00BC2F5F" w:rsidRPr="00BC2F5F">
        <w:rPr>
          <w:b/>
          <w:noProof/>
          <w:sz w:val="24"/>
        </w:rPr>
        <w:t>R3-245369</w:t>
      </w:r>
    </w:p>
    <w:p w14:paraId="277555CF" w14:textId="77777777" w:rsidR="009040E0" w:rsidRPr="008029EA" w:rsidRDefault="009040E0" w:rsidP="009040E0">
      <w:pPr>
        <w:pStyle w:val="CRCoverPage"/>
        <w:outlineLvl w:val="0"/>
        <w:rPr>
          <w:b/>
          <w:noProof/>
          <w:sz w:val="24"/>
        </w:rPr>
      </w:pPr>
      <w:r w:rsidRPr="008029EA">
        <w:rPr>
          <w:b/>
          <w:noProof/>
          <w:sz w:val="24"/>
          <w:lang w:eastAsia="zh-CN"/>
        </w:rPr>
        <w:t>Hefei, P. R. China</w:t>
      </w:r>
      <w:r w:rsidRPr="008029EA">
        <w:rPr>
          <w:b/>
          <w:noProof/>
          <w:sz w:val="24"/>
        </w:rPr>
        <w:t xml:space="preserve">, </w:t>
      </w:r>
      <w:r w:rsidR="003E2795">
        <w:fldChar w:fldCharType="begin"/>
      </w:r>
      <w:r w:rsidR="003E2795">
        <w:instrText xml:space="preserve"> DOCPROPERTY  StartDate  \* MERGEFORMAT </w:instrText>
      </w:r>
      <w:r w:rsidR="003E2795">
        <w:fldChar w:fldCharType="separate"/>
      </w:r>
      <w:r w:rsidRPr="008029EA">
        <w:rPr>
          <w:b/>
          <w:noProof/>
          <w:sz w:val="24"/>
        </w:rPr>
        <w:t xml:space="preserve"> </w:t>
      </w:r>
      <w:r w:rsidR="003E2795">
        <w:rPr>
          <w:b/>
          <w:noProof/>
          <w:sz w:val="24"/>
        </w:rPr>
        <w:fldChar w:fldCharType="end"/>
      </w:r>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7274F" w:rsidR="001E41F3" w:rsidRPr="00410371" w:rsidRDefault="005A6515" w:rsidP="00E13F3D">
            <w:pPr>
              <w:pStyle w:val="CRCoverPage"/>
              <w:spacing w:after="0"/>
              <w:jc w:val="right"/>
              <w:rPr>
                <w:b/>
                <w:noProof/>
                <w:sz w:val="28"/>
              </w:rPr>
            </w:pPr>
            <w:r>
              <w:rPr>
                <w:b/>
                <w:noProof/>
                <w:sz w:val="28"/>
              </w:rPr>
              <w:t>38.4</w:t>
            </w:r>
            <w:r w:rsidR="009040E0">
              <w:rPr>
                <w:b/>
                <w:noProof/>
                <w:sz w:val="28"/>
              </w:rPr>
              <w:t>55</w:t>
            </w:r>
          </w:p>
        </w:tc>
        <w:tc>
          <w:tcPr>
            <w:tcW w:w="709" w:type="dxa"/>
          </w:tcPr>
          <w:p w14:paraId="77009707" w14:textId="77777777" w:rsidR="001E41F3" w:rsidRPr="00BC2F5F"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E94EBC5" w:rsidR="001E41F3" w:rsidRPr="00BC2F5F" w:rsidRDefault="00BC2F5F" w:rsidP="00547111">
            <w:pPr>
              <w:pStyle w:val="CRCoverPage"/>
              <w:spacing w:after="0"/>
              <w:rPr>
                <w:b/>
                <w:noProof/>
                <w:sz w:val="28"/>
              </w:rPr>
            </w:pPr>
            <w:r w:rsidRPr="00BC2F5F">
              <w:rPr>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15E6D" w:rsidR="001E41F3" w:rsidRPr="00410371" w:rsidRDefault="005A6515">
            <w:pPr>
              <w:pStyle w:val="CRCoverPage"/>
              <w:spacing w:after="0"/>
              <w:jc w:val="center"/>
              <w:rPr>
                <w:noProof/>
                <w:sz w:val="28"/>
              </w:rPr>
            </w:pPr>
            <w:r>
              <w:rPr>
                <w:b/>
                <w:noProof/>
                <w:sz w:val="28"/>
              </w:rPr>
              <w:t>1</w:t>
            </w:r>
            <w:r w:rsidR="00DC7467">
              <w:rPr>
                <w:b/>
                <w:noProof/>
                <w:sz w:val="28"/>
              </w:rPr>
              <w:t>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23AC7F" w:rsidR="00F25D98" w:rsidRDefault="00E63B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1A5B1" w:rsidR="001E41F3" w:rsidRDefault="00A92CB1">
            <w:pPr>
              <w:pStyle w:val="CRCoverPage"/>
              <w:spacing w:after="0"/>
              <w:ind w:left="100"/>
              <w:rPr>
                <w:noProof/>
              </w:rPr>
            </w:pPr>
            <w:r>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E8BDD" w:rsidR="001E41F3" w:rsidRDefault="00C81EB8">
            <w:pPr>
              <w:pStyle w:val="CRCoverPage"/>
              <w:spacing w:after="0"/>
              <w:ind w:left="100"/>
              <w:rPr>
                <w:noProof/>
              </w:rPr>
            </w:pPr>
            <w:r>
              <w:rPr>
                <w:noProof/>
              </w:rPr>
              <w:t>Huawei</w:t>
            </w:r>
            <w:r w:rsidR="008C61CE">
              <w:rPr>
                <w:noProof/>
              </w:rPr>
              <w:t>, CMCC, CUC,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895D8" w:rsidR="001E41F3" w:rsidRDefault="00273BF5">
            <w:pPr>
              <w:pStyle w:val="CRCoverPage"/>
              <w:spacing w:after="0"/>
              <w:ind w:left="100"/>
              <w:rPr>
                <w:noProof/>
              </w:rPr>
            </w:pPr>
            <w:r w:rsidRPr="00273BF5">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53F8B" w:rsidR="00C81EB8" w:rsidRDefault="00C10414" w:rsidP="00C81EB8">
            <w:pPr>
              <w:pStyle w:val="CRCoverPage"/>
              <w:spacing w:after="0"/>
              <w:ind w:left="100"/>
            </w:pPr>
            <w:r>
              <w:t>2024-</w:t>
            </w:r>
            <w:r w:rsidR="0011227C">
              <w:t>10</w:t>
            </w:r>
            <w:r>
              <w:t>-</w:t>
            </w:r>
            <w:r w:rsidR="001122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82603" w:rsidR="001E41F3" w:rsidRDefault="00D259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E5D6F" w:rsidR="001E41F3" w:rsidRDefault="00D259FC">
            <w:pPr>
              <w:pStyle w:val="CRCoverPage"/>
              <w:spacing w:after="0"/>
              <w:ind w:left="100"/>
              <w:rPr>
                <w:noProof/>
              </w:rPr>
            </w:pPr>
            <w:r>
              <w:rPr>
                <w:noProof/>
              </w:rPr>
              <w:t>Rel-1</w:t>
            </w:r>
            <w:r w:rsidR="00203F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53D2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xml:space="preserve">. The wording “shall” </w:t>
            </w:r>
            <w:proofErr w:type="gramStart"/>
            <w:r>
              <w:rPr>
                <w:lang w:eastAsia="zh-CN"/>
              </w:rPr>
              <w:t>is</w:t>
            </w:r>
            <w:proofErr w:type="gramEnd"/>
            <w:r>
              <w:rPr>
                <w:lang w:eastAsia="zh-CN"/>
              </w:rPr>
              <w:t xml:space="preserve"> not appropriate.</w:t>
            </w:r>
            <w:r w:rsidR="00790001">
              <w:rPr>
                <w:lang w:eastAsia="zh-CN"/>
              </w:rPr>
              <w:t xml:space="preserve"> </w:t>
            </w:r>
            <w:proofErr w:type="gramStart"/>
            <w:r w:rsidR="00790001">
              <w:rPr>
                <w:lang w:eastAsia="zh-CN"/>
              </w:rPr>
              <w:t>Indeed</w:t>
            </w:r>
            <w:proofErr w:type="gramEnd"/>
            <w:r w:rsidR="00790001">
              <w:rPr>
                <w:lang w:eastAsia="zh-CN"/>
              </w:rPr>
              <w:t xml:space="preserve">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2C77F7EB" w14:textId="75BB1C66" w:rsidR="00790001" w:rsidRDefault="00790001" w:rsidP="008359F8">
            <w:pPr>
              <w:pStyle w:val="CRCoverPage"/>
              <w:spacing w:after="0"/>
              <w:ind w:left="100"/>
              <w:rPr>
                <w:lang w:eastAsia="zh-CN"/>
              </w:rPr>
            </w:pPr>
          </w:p>
          <w:p w14:paraId="33C63BDD" w14:textId="5F6B33ED" w:rsidR="00352628" w:rsidRDefault="00352628" w:rsidP="008359F8">
            <w:pPr>
              <w:pStyle w:val="CRCoverPage"/>
              <w:spacing w:after="0"/>
              <w:ind w:left="100"/>
              <w:rPr>
                <w:lang w:eastAsia="zh-CN"/>
              </w:rPr>
            </w:pPr>
            <w:r>
              <w:rPr>
                <w:lang w:eastAsia="zh-CN"/>
              </w:rPr>
              <w:t>It is suggested to add “if supported”, which is more normative 3GPP language.</w:t>
            </w:r>
          </w:p>
          <w:p w14:paraId="125F9437" w14:textId="77C5C87C" w:rsidR="001E11BC"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2945F1B8" w14:textId="4E34D41B" w:rsidR="008C61CE" w:rsidRDefault="001E11BC" w:rsidP="00197B26">
            <w:pPr>
              <w:pStyle w:val="CRCoverPage"/>
              <w:spacing w:after="0"/>
              <w:ind w:left="284"/>
              <w:rPr>
                <w:i/>
                <w:snapToGrid w:val="0"/>
              </w:rPr>
            </w:pPr>
            <w:r w:rsidRPr="00253D2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6A71295" w14:textId="77777777" w:rsidR="008C61CE" w:rsidRPr="00F439D9" w:rsidRDefault="008C61CE" w:rsidP="008C61CE">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52809E7E" w14:textId="77777777" w:rsidR="008C61CE" w:rsidRPr="002C0AA6" w:rsidRDefault="008C61CE" w:rsidP="008C61CE">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5BB9EC32" w14:textId="77777777" w:rsidR="008C61CE" w:rsidRPr="008C61CE" w:rsidRDefault="008C61CE" w:rsidP="00197B26">
            <w:pPr>
              <w:pStyle w:val="CRCoverPage"/>
              <w:spacing w:after="0"/>
              <w:ind w:left="284"/>
              <w:rPr>
                <w:i/>
                <w:snapToGrid w:val="0"/>
              </w:rPr>
            </w:pP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1A5B3B01" w14:textId="53F80757" w:rsidR="00231F4F" w:rsidRPr="00231F4F" w:rsidRDefault="00C10414" w:rsidP="00C10414">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74D471F6"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compliant, it is not clear if the procedure should continu</w:t>
            </w:r>
            <w:r w:rsidR="004E104F">
              <w:rPr>
                <w:lang w:eastAsia="zh-CN"/>
              </w:rPr>
              <w:t>e</w:t>
            </w:r>
            <w:r w:rsidR="001E11BC">
              <w:rPr>
                <w:lang w:eastAsia="zh-CN"/>
              </w:rPr>
              <w:t xml:space="preserve">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2931" w:rsidR="001E41F3" w:rsidRDefault="00431D1B">
            <w:pPr>
              <w:pStyle w:val="CRCoverPage"/>
              <w:spacing w:after="0"/>
              <w:ind w:left="100"/>
              <w:rPr>
                <w:noProof/>
                <w:lang w:eastAsia="zh-CN"/>
              </w:rPr>
            </w:pPr>
            <w:r>
              <w:rPr>
                <w:noProof/>
                <w:lang w:eastAsia="zh-CN"/>
              </w:rPr>
              <w:t>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E13BF" w14:textId="77777777" w:rsidR="00BC2F5F" w:rsidRDefault="00BC2F5F" w:rsidP="00BC2F5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659836A3" w14:textId="77777777" w:rsidR="00BC2F5F" w:rsidRDefault="00BC2F5F" w:rsidP="00BC2F5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01498</w:t>
            </w:r>
          </w:p>
          <w:p w14:paraId="1B750A86" w14:textId="4A07E05D" w:rsidR="00BC2F5F" w:rsidRDefault="00BC2F5F" w:rsidP="00BC2F5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w:t>
            </w:r>
            <w:r>
              <w:rPr>
                <w:noProof/>
              </w:rPr>
              <w:t>499</w:t>
            </w:r>
            <w:bookmarkStart w:id="1" w:name="_GoBack"/>
            <w:bookmarkEnd w:id="1"/>
          </w:p>
          <w:p w14:paraId="7421668E" w14:textId="77777777" w:rsidR="00BC2F5F" w:rsidRDefault="00BC2F5F" w:rsidP="00BC2F5F">
            <w:pPr>
              <w:pStyle w:val="CRCoverPage"/>
              <w:spacing w:after="0"/>
              <w:ind w:left="99"/>
              <w:rPr>
                <w:noProof/>
              </w:rPr>
            </w:pPr>
            <w:r w:rsidRPr="00EA6543">
              <w:rPr>
                <w:noProof/>
              </w:rPr>
              <w:t>TS/TR 38.4</w:t>
            </w:r>
            <w:r>
              <w:rPr>
                <w:noProof/>
              </w:rPr>
              <w:t>55</w:t>
            </w:r>
            <w:r w:rsidRPr="00EA6543">
              <w:rPr>
                <w:noProof/>
              </w:rPr>
              <w:t xml:space="preserve"> CR </w:t>
            </w:r>
            <w:r>
              <w:rPr>
                <w:noProof/>
              </w:rPr>
              <w:t>0167</w:t>
            </w:r>
          </w:p>
          <w:p w14:paraId="42398B96" w14:textId="40685869" w:rsidR="001E41F3" w:rsidRDefault="00BC2F5F" w:rsidP="00BC2F5F">
            <w:pPr>
              <w:pStyle w:val="CRCoverPage"/>
              <w:spacing w:after="0"/>
              <w:ind w:left="99"/>
              <w:rPr>
                <w:noProof/>
              </w:rPr>
            </w:pPr>
            <w:r w:rsidRPr="00EA6543">
              <w:rPr>
                <w:noProof/>
              </w:rPr>
              <w:t>TS/TR 38.4</w:t>
            </w:r>
            <w:r>
              <w:rPr>
                <w:noProof/>
              </w:rPr>
              <w:t>55</w:t>
            </w:r>
            <w:r w:rsidRPr="00EA6543">
              <w:rPr>
                <w:noProof/>
              </w:rPr>
              <w:t xml:space="preserve"> CR </w:t>
            </w:r>
            <w:r>
              <w:rPr>
                <w:noProof/>
              </w:rPr>
              <w:t>0168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7A44F06C" w:rsidR="00240D29" w:rsidRDefault="00240D29" w:rsidP="00240D29">
      <w:pPr>
        <w:jc w:val="center"/>
        <w:rPr>
          <w:highlight w:val="yellow"/>
        </w:rPr>
      </w:pPr>
      <w:r w:rsidRPr="00E86C85">
        <w:rPr>
          <w:highlight w:val="yellow"/>
        </w:rPr>
        <w:lastRenderedPageBreak/>
        <w:t>//****** Beginning of Change ******//</w:t>
      </w:r>
    </w:p>
    <w:p w14:paraId="7FB27355" w14:textId="77777777" w:rsidR="00FE404B" w:rsidRPr="002571EA" w:rsidRDefault="00FE404B" w:rsidP="00FE404B">
      <w:pPr>
        <w:pStyle w:val="Heading2"/>
        <w:rPr>
          <w:lang w:eastAsia="zh-CN"/>
        </w:rPr>
      </w:pPr>
      <w:bookmarkStart w:id="2" w:name="_CR8_5_1"/>
      <w:bookmarkStart w:id="3" w:name="_CR8_5_1_1"/>
      <w:bookmarkStart w:id="4" w:name="_CR8_5_1_2"/>
      <w:bookmarkStart w:id="5" w:name="_CR8_5_1_3"/>
      <w:bookmarkStart w:id="6" w:name="_CR8_5_1_4"/>
      <w:bookmarkStart w:id="7" w:name="_Toc51775959"/>
      <w:bookmarkStart w:id="8" w:name="_Toc56772981"/>
      <w:bookmarkStart w:id="9" w:name="_Toc64447610"/>
      <w:bookmarkStart w:id="10" w:name="_Toc74152266"/>
      <w:bookmarkStart w:id="11" w:name="_Toc88654119"/>
      <w:bookmarkStart w:id="12" w:name="_Toc105612537"/>
      <w:bookmarkStart w:id="13" w:name="_Toc112766902"/>
      <w:bookmarkStart w:id="14" w:name="_Toc155961318"/>
      <w:bookmarkEnd w:id="2"/>
      <w:bookmarkEnd w:id="3"/>
      <w:bookmarkEnd w:id="4"/>
      <w:bookmarkEnd w:id="5"/>
      <w:bookmarkEnd w:id="6"/>
      <w:r w:rsidRPr="002571EA">
        <w:t>8.</w:t>
      </w:r>
      <w:r>
        <w:t>5</w:t>
      </w:r>
      <w:r w:rsidRPr="002571EA">
        <w:tab/>
        <w:t xml:space="preserve">Measurement </w:t>
      </w:r>
      <w:r>
        <w:rPr>
          <w:lang w:eastAsia="zh-CN"/>
        </w:rPr>
        <w:t>Information Transfer</w:t>
      </w:r>
      <w:bookmarkEnd w:id="7"/>
      <w:bookmarkEnd w:id="8"/>
      <w:bookmarkEnd w:id="9"/>
      <w:bookmarkEnd w:id="10"/>
      <w:bookmarkEnd w:id="11"/>
      <w:bookmarkEnd w:id="12"/>
      <w:bookmarkEnd w:id="13"/>
      <w:bookmarkEnd w:id="14"/>
    </w:p>
    <w:p w14:paraId="7BFF73D2" w14:textId="77777777" w:rsidR="00FE404B" w:rsidRPr="002571EA" w:rsidRDefault="00FE404B" w:rsidP="00FE404B">
      <w:pPr>
        <w:pStyle w:val="Heading3"/>
      </w:pPr>
      <w:bookmarkStart w:id="15" w:name="_Toc478159723"/>
      <w:bookmarkStart w:id="16" w:name="_Toc51775960"/>
      <w:bookmarkStart w:id="17" w:name="_Toc56772982"/>
      <w:bookmarkStart w:id="18" w:name="_Toc64447611"/>
      <w:bookmarkStart w:id="19" w:name="_Toc74152267"/>
      <w:bookmarkStart w:id="20" w:name="_Toc88654120"/>
      <w:bookmarkStart w:id="21" w:name="_Toc105612538"/>
      <w:bookmarkStart w:id="22" w:name="_Toc112766903"/>
      <w:bookmarkStart w:id="23" w:name="_Toc155961319"/>
      <w:r w:rsidRPr="002571EA">
        <w:t>8.</w:t>
      </w:r>
      <w:r>
        <w:t>5</w:t>
      </w:r>
      <w:r w:rsidRPr="002571EA">
        <w:t>.1</w:t>
      </w:r>
      <w:r w:rsidRPr="002571EA">
        <w:tab/>
        <w:t>Measurement</w:t>
      </w:r>
      <w:bookmarkEnd w:id="15"/>
      <w:bookmarkEnd w:id="16"/>
      <w:bookmarkEnd w:id="17"/>
      <w:bookmarkEnd w:id="18"/>
      <w:bookmarkEnd w:id="19"/>
      <w:bookmarkEnd w:id="20"/>
      <w:bookmarkEnd w:id="21"/>
      <w:bookmarkEnd w:id="22"/>
      <w:bookmarkEnd w:id="23"/>
    </w:p>
    <w:p w14:paraId="120B2784" w14:textId="77777777" w:rsidR="00FE404B" w:rsidRPr="002571EA" w:rsidRDefault="00FE404B" w:rsidP="00FE404B">
      <w:pPr>
        <w:pStyle w:val="Heading4"/>
      </w:pPr>
      <w:bookmarkStart w:id="24" w:name="_Toc478159724"/>
      <w:bookmarkStart w:id="25" w:name="_Toc51775961"/>
      <w:bookmarkStart w:id="26" w:name="_Toc56772983"/>
      <w:bookmarkStart w:id="27" w:name="_Toc64447612"/>
      <w:bookmarkStart w:id="28" w:name="_Toc74152268"/>
      <w:bookmarkStart w:id="29" w:name="_Toc88654121"/>
      <w:bookmarkStart w:id="30" w:name="_Toc105612539"/>
      <w:bookmarkStart w:id="31" w:name="_Toc112766904"/>
      <w:bookmarkStart w:id="32" w:name="_Toc155961320"/>
      <w:r w:rsidRPr="002571EA">
        <w:t>8.</w:t>
      </w:r>
      <w:r>
        <w:t>5</w:t>
      </w:r>
      <w:r w:rsidRPr="002571EA">
        <w:t>.1.1</w:t>
      </w:r>
      <w:r w:rsidRPr="002571EA">
        <w:tab/>
        <w:t>General</w:t>
      </w:r>
      <w:bookmarkEnd w:id="24"/>
      <w:bookmarkEnd w:id="25"/>
      <w:bookmarkEnd w:id="26"/>
      <w:bookmarkEnd w:id="27"/>
      <w:bookmarkEnd w:id="28"/>
      <w:bookmarkEnd w:id="29"/>
      <w:bookmarkEnd w:id="30"/>
      <w:bookmarkEnd w:id="31"/>
      <w:bookmarkEnd w:id="32"/>
    </w:p>
    <w:p w14:paraId="50F7BFE7" w14:textId="77777777" w:rsidR="00FE404B" w:rsidRDefault="00FE404B" w:rsidP="00FE404B">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4B89EFA9" w14:textId="77777777" w:rsidR="00FE404B" w:rsidRPr="002571EA" w:rsidRDefault="00FE404B" w:rsidP="00FE404B">
      <w:pPr>
        <w:pStyle w:val="Heading4"/>
      </w:pPr>
      <w:bookmarkStart w:id="33" w:name="_Toc478159725"/>
      <w:bookmarkStart w:id="34" w:name="_Toc51775962"/>
      <w:bookmarkStart w:id="35" w:name="_Toc56772984"/>
      <w:bookmarkStart w:id="36" w:name="_Toc64447613"/>
      <w:bookmarkStart w:id="37" w:name="_Toc74152269"/>
      <w:bookmarkStart w:id="38" w:name="_Toc88654122"/>
      <w:bookmarkStart w:id="39" w:name="_Toc105612540"/>
      <w:bookmarkStart w:id="40" w:name="_Toc112766905"/>
      <w:bookmarkStart w:id="41" w:name="_Toc155961321"/>
      <w:r w:rsidRPr="002571EA">
        <w:t>8.</w:t>
      </w:r>
      <w:r>
        <w:t>5</w:t>
      </w:r>
      <w:r w:rsidRPr="002571EA">
        <w:t>.1.2</w:t>
      </w:r>
      <w:r w:rsidRPr="002571EA">
        <w:tab/>
        <w:t>Successful Operation</w:t>
      </w:r>
      <w:bookmarkEnd w:id="33"/>
      <w:bookmarkEnd w:id="34"/>
      <w:bookmarkEnd w:id="35"/>
      <w:bookmarkEnd w:id="36"/>
      <w:bookmarkEnd w:id="37"/>
      <w:bookmarkEnd w:id="38"/>
      <w:bookmarkEnd w:id="39"/>
      <w:bookmarkEnd w:id="40"/>
      <w:bookmarkEnd w:id="41"/>
    </w:p>
    <w:bookmarkStart w:id="42" w:name="_MON_1397978406"/>
    <w:bookmarkEnd w:id="42"/>
    <w:p w14:paraId="05BC1212" w14:textId="77777777" w:rsidR="00FE404B" w:rsidRPr="002571EA" w:rsidRDefault="00FE404B" w:rsidP="00FE404B">
      <w:pPr>
        <w:pStyle w:val="TH"/>
      </w:pPr>
      <w:r w:rsidRPr="002571EA">
        <w:object w:dxaOrig="6768" w:dyaOrig="2655" w14:anchorId="710C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1pt;height:123.35pt" o:ole="">
            <v:imagedata r:id="rId12" o:title=""/>
          </v:shape>
          <o:OLEObject Type="Embed" ProgID="Word.Picture.8" ShapeID="_x0000_i1025" DrawAspect="Content" ObjectID="_1789392589" r:id="rId13"/>
        </w:object>
      </w:r>
    </w:p>
    <w:p w14:paraId="1B0DF0B1" w14:textId="77777777" w:rsidR="00FE404B" w:rsidRPr="002571EA" w:rsidRDefault="00FE404B" w:rsidP="00FE404B">
      <w:pPr>
        <w:pStyle w:val="TF"/>
      </w:pPr>
      <w:bookmarkStart w:id="43" w:name="_CRFigure8_5_1_2_1"/>
      <w:r w:rsidRPr="002571EA">
        <w:t xml:space="preserve">Figure </w:t>
      </w:r>
      <w:bookmarkEnd w:id="43"/>
      <w:r w:rsidRPr="002571EA">
        <w:t>8.</w:t>
      </w:r>
      <w:r>
        <w:t>5</w:t>
      </w:r>
      <w:r w:rsidRPr="002571EA">
        <w:t>.1.2.1: Measurement procedure. Successful operation.</w:t>
      </w:r>
    </w:p>
    <w:p w14:paraId="00D779F7" w14:textId="77777777" w:rsidR="00FE404B" w:rsidRDefault="00FE404B" w:rsidP="00FE404B">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656EAD07" w14:textId="77777777" w:rsidR="00FE404B" w:rsidRDefault="00FE404B" w:rsidP="00FE404B">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1F0DD81" w14:textId="1504422B" w:rsidR="00FE404B" w:rsidRPr="003F4752" w:rsidRDefault="00FE404B" w:rsidP="00FE404B">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ins w:id="44" w:author="Huawei" w:date="2024-09-25T14:43:00Z">
        <w:r w:rsidR="00935888">
          <w:rPr>
            <w:rFonts w:hint="eastAsia"/>
            <w:lang w:eastAsia="zh-CN"/>
          </w:rPr>
          <w:t>,</w:t>
        </w:r>
        <w:r>
          <w:rPr>
            <w:rFonts w:hint="eastAsia"/>
            <w:lang w:eastAsia="zh-CN"/>
          </w:rPr>
          <w:t xml:space="preserve"> if</w:t>
        </w:r>
        <w:r>
          <w:rPr>
            <w:lang w:eastAsia="zh-CN"/>
          </w:rPr>
          <w:t xml:space="preserve"> supported, </w:t>
        </w:r>
      </w:ins>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706E7BBF" w14:textId="77777777" w:rsidR="00FE404B" w:rsidRPr="00D219C3" w:rsidRDefault="00FE404B" w:rsidP="00FE404B">
      <w:pPr>
        <w:pStyle w:val="B1"/>
        <w:ind w:left="0" w:firstLine="0"/>
      </w:pPr>
      <w:bookmarkStart w:id="45" w:name="_Toc478159726"/>
      <w:bookmarkStart w:id="46"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98E3F14" w14:textId="77777777" w:rsidR="00FE404B" w:rsidRDefault="00FE404B" w:rsidP="00FE404B">
      <w:pPr>
        <w:rPr>
          <w:lang w:eastAsia="zh-CN"/>
        </w:rPr>
      </w:pPr>
      <w:bookmarkStart w:id="47"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w:t>
      </w:r>
      <w:proofErr w:type="spellStart"/>
      <w:r w:rsidRPr="0027604C">
        <w:rPr>
          <w:lang w:eastAsia="zh-CN"/>
        </w:rPr>
        <w:t>gNB</w:t>
      </w:r>
      <w:proofErr w:type="spellEnd"/>
      <w:r w:rsidRPr="0027604C">
        <w:rPr>
          <w:lang w:eastAsia="zh-CN"/>
        </w:rPr>
        <w:t xml:space="preserve"> Rx-Tx Time Difference</w:t>
      </w:r>
      <w:r>
        <w:rPr>
          <w:lang w:eastAsia="zh-CN"/>
        </w:rPr>
        <w:t>.</w:t>
      </w:r>
    </w:p>
    <w:p w14:paraId="4116C34C" w14:textId="77777777" w:rsidR="00FE404B" w:rsidRDefault="00FE404B" w:rsidP="00FE404B">
      <w:pPr>
        <w:rPr>
          <w:lang w:eastAsia="zh-CN"/>
        </w:rPr>
      </w:pPr>
      <w:bookmarkStart w:id="48" w:name="_Toc64447614"/>
      <w:bookmarkStart w:id="49"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214F1D11" w14:textId="77777777" w:rsidR="00FE404B" w:rsidRPr="002571EA" w:rsidRDefault="00FE404B" w:rsidP="00FE404B">
      <w:pPr>
        <w:pStyle w:val="Heading4"/>
      </w:pPr>
      <w:bookmarkStart w:id="50" w:name="_Toc88654123"/>
      <w:bookmarkStart w:id="51" w:name="_Toc105612541"/>
      <w:bookmarkStart w:id="52" w:name="_Toc112766906"/>
      <w:bookmarkStart w:id="53" w:name="_Toc155961322"/>
      <w:r w:rsidRPr="002571EA">
        <w:lastRenderedPageBreak/>
        <w:t>8.</w:t>
      </w:r>
      <w:r>
        <w:t>5</w:t>
      </w:r>
      <w:r w:rsidRPr="002571EA">
        <w:t>.1.3</w:t>
      </w:r>
      <w:r w:rsidRPr="002571EA">
        <w:tab/>
        <w:t>Unsuccessful Operation</w:t>
      </w:r>
      <w:bookmarkEnd w:id="45"/>
      <w:bookmarkEnd w:id="46"/>
      <w:bookmarkEnd w:id="47"/>
      <w:bookmarkEnd w:id="48"/>
      <w:bookmarkEnd w:id="49"/>
      <w:bookmarkEnd w:id="50"/>
      <w:bookmarkEnd w:id="51"/>
      <w:bookmarkEnd w:id="52"/>
      <w:bookmarkEnd w:id="53"/>
    </w:p>
    <w:bookmarkStart w:id="54" w:name="_MON_1397979636"/>
    <w:bookmarkEnd w:id="54"/>
    <w:p w14:paraId="731AE293" w14:textId="77777777" w:rsidR="00FE404B" w:rsidRPr="002571EA" w:rsidRDefault="00FE404B" w:rsidP="00FE404B">
      <w:pPr>
        <w:pStyle w:val="TH"/>
      </w:pPr>
      <w:r w:rsidRPr="002571EA">
        <w:object w:dxaOrig="6768" w:dyaOrig="2655" w14:anchorId="07EBE4BA">
          <v:shape id="_x0000_i1026" type="#_x0000_t75" style="width:321.1pt;height:123.35pt" o:ole="">
            <v:imagedata r:id="rId14" o:title=""/>
          </v:shape>
          <o:OLEObject Type="Embed" ProgID="Word.Picture.8" ShapeID="_x0000_i1026" DrawAspect="Content" ObjectID="_1789392590" r:id="rId15"/>
        </w:object>
      </w:r>
    </w:p>
    <w:p w14:paraId="69731397" w14:textId="77777777" w:rsidR="00FE404B" w:rsidRPr="002571EA" w:rsidRDefault="00FE404B" w:rsidP="00FE404B">
      <w:pPr>
        <w:pStyle w:val="TF"/>
      </w:pPr>
      <w:bookmarkStart w:id="55" w:name="_CRFigure8_5_1_3_1"/>
      <w:r w:rsidRPr="002571EA">
        <w:t xml:space="preserve">Figure </w:t>
      </w:r>
      <w:bookmarkEnd w:id="55"/>
      <w:r w:rsidRPr="002571EA">
        <w:t>8.</w:t>
      </w:r>
      <w:r>
        <w:t>5</w:t>
      </w:r>
      <w:r w:rsidRPr="002571EA">
        <w:t>.1.3.1: Measurement procedure. Unsuccessful operation.</w:t>
      </w:r>
    </w:p>
    <w:p w14:paraId="7EC38129" w14:textId="77777777" w:rsidR="00FE404B" w:rsidRPr="002571EA" w:rsidRDefault="00FE404B" w:rsidP="00FE404B">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2D3F0505" w14:textId="77777777" w:rsidR="00FE404B" w:rsidRPr="002571EA" w:rsidRDefault="00FE404B" w:rsidP="00FE404B">
      <w:pPr>
        <w:pStyle w:val="Heading4"/>
      </w:pPr>
      <w:bookmarkStart w:id="56" w:name="_Toc478159727"/>
      <w:bookmarkStart w:id="57" w:name="_Toc51775964"/>
      <w:bookmarkStart w:id="58" w:name="_Toc56772986"/>
      <w:bookmarkStart w:id="59" w:name="_Toc64447615"/>
      <w:bookmarkStart w:id="60" w:name="_Toc74152271"/>
      <w:bookmarkStart w:id="61" w:name="_Toc88654124"/>
      <w:bookmarkStart w:id="62" w:name="_Toc105612542"/>
      <w:bookmarkStart w:id="63" w:name="_Toc112766907"/>
      <w:bookmarkStart w:id="64" w:name="_Toc155961323"/>
      <w:r w:rsidRPr="002571EA">
        <w:t>8.</w:t>
      </w:r>
      <w:r>
        <w:t>5</w:t>
      </w:r>
      <w:r w:rsidRPr="002571EA">
        <w:t>.1.4</w:t>
      </w:r>
      <w:r w:rsidRPr="002571EA">
        <w:tab/>
        <w:t>Abnormal Conditions</w:t>
      </w:r>
      <w:bookmarkEnd w:id="56"/>
      <w:bookmarkEnd w:id="57"/>
      <w:bookmarkEnd w:id="58"/>
      <w:bookmarkEnd w:id="59"/>
      <w:bookmarkEnd w:id="60"/>
      <w:bookmarkEnd w:id="61"/>
      <w:bookmarkEnd w:id="62"/>
      <w:bookmarkEnd w:id="63"/>
      <w:bookmarkEnd w:id="64"/>
    </w:p>
    <w:p w14:paraId="65B065DC" w14:textId="32618E0A" w:rsidR="00FE404B" w:rsidRDefault="00FE404B" w:rsidP="00FE404B">
      <w:pPr>
        <w:rPr>
          <w:lang w:eastAsia="zh-CN"/>
        </w:rPr>
      </w:pPr>
      <w:r w:rsidRPr="002571EA">
        <w:rPr>
          <w:lang w:eastAsia="zh-CN"/>
        </w:rPr>
        <w:t>Not applicable.</w:t>
      </w:r>
    </w:p>
    <w:p w14:paraId="6392DF10" w14:textId="77777777" w:rsidR="0018416D" w:rsidRDefault="0018416D" w:rsidP="00FE404B">
      <w:pPr>
        <w:rPr>
          <w:lang w:eastAsia="zh-CN"/>
        </w:rPr>
      </w:pPr>
    </w:p>
    <w:p w14:paraId="0AF7F028" w14:textId="76DBFEE7" w:rsidR="00D61066" w:rsidRDefault="00D61066" w:rsidP="00D61066">
      <w:pPr>
        <w:jc w:val="center"/>
        <w:rPr>
          <w:highlight w:val="yellow"/>
        </w:rPr>
      </w:pPr>
      <w:bookmarkStart w:id="65" w:name="_CR8_2_6_4"/>
      <w:bookmarkEnd w:id="65"/>
      <w:r w:rsidRPr="00E86C85">
        <w:rPr>
          <w:highlight w:val="yellow"/>
        </w:rPr>
        <w:t xml:space="preserve">//****** </w:t>
      </w:r>
      <w:r>
        <w:rPr>
          <w:highlight w:val="yellow"/>
        </w:rPr>
        <w:t>End</w:t>
      </w:r>
      <w:r w:rsidRPr="00E86C85">
        <w:rPr>
          <w:highlight w:val="yellow"/>
        </w:rPr>
        <w:t xml:space="preserve"> of Change ******//</w:t>
      </w:r>
    </w:p>
    <w:p w14:paraId="5B656E55" w14:textId="22F7795F" w:rsidR="00E520A9" w:rsidRPr="00F35A3A" w:rsidRDefault="00E520A9" w:rsidP="00D61066">
      <w:pPr>
        <w:rPr>
          <w:lang w:eastAsia="zh-CN"/>
        </w:rPr>
      </w:pPr>
    </w:p>
    <w:sectPr w:rsidR="00E520A9" w:rsidRPr="00F35A3A"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79BC1" w14:textId="77777777" w:rsidR="003E2795" w:rsidRDefault="003E2795">
      <w:r>
        <w:separator/>
      </w:r>
    </w:p>
  </w:endnote>
  <w:endnote w:type="continuationSeparator" w:id="0">
    <w:p w14:paraId="6B151B72" w14:textId="77777777" w:rsidR="003E2795" w:rsidRDefault="003E2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D4D98" w14:textId="77777777" w:rsidR="003E2795" w:rsidRDefault="003E2795">
      <w:r>
        <w:separator/>
      </w:r>
    </w:p>
  </w:footnote>
  <w:footnote w:type="continuationSeparator" w:id="0">
    <w:p w14:paraId="0CFD6AD0" w14:textId="77777777" w:rsidR="003E2795" w:rsidRDefault="003E2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6C7"/>
    <w:rsid w:val="00074A8D"/>
    <w:rsid w:val="00075654"/>
    <w:rsid w:val="00075F61"/>
    <w:rsid w:val="000A6394"/>
    <w:rsid w:val="000B7FED"/>
    <w:rsid w:val="000C038A"/>
    <w:rsid w:val="000C6598"/>
    <w:rsid w:val="000C6A43"/>
    <w:rsid w:val="000D44B3"/>
    <w:rsid w:val="0011227C"/>
    <w:rsid w:val="00145D43"/>
    <w:rsid w:val="0015083C"/>
    <w:rsid w:val="001554E8"/>
    <w:rsid w:val="001625CA"/>
    <w:rsid w:val="00163C6D"/>
    <w:rsid w:val="0018416D"/>
    <w:rsid w:val="0018443D"/>
    <w:rsid w:val="00191006"/>
    <w:rsid w:val="00192C46"/>
    <w:rsid w:val="001945C9"/>
    <w:rsid w:val="00195179"/>
    <w:rsid w:val="00197B26"/>
    <w:rsid w:val="001A08B3"/>
    <w:rsid w:val="001A1BA6"/>
    <w:rsid w:val="001A419B"/>
    <w:rsid w:val="001A7B60"/>
    <w:rsid w:val="001B427A"/>
    <w:rsid w:val="001B52F0"/>
    <w:rsid w:val="001B7A65"/>
    <w:rsid w:val="001C6C30"/>
    <w:rsid w:val="001D165A"/>
    <w:rsid w:val="001D6949"/>
    <w:rsid w:val="001D7FD8"/>
    <w:rsid w:val="001E11BC"/>
    <w:rsid w:val="001E41F3"/>
    <w:rsid w:val="001F5289"/>
    <w:rsid w:val="001F5E5C"/>
    <w:rsid w:val="001F7296"/>
    <w:rsid w:val="0020281C"/>
    <w:rsid w:val="00203F78"/>
    <w:rsid w:val="002107D9"/>
    <w:rsid w:val="00212F1C"/>
    <w:rsid w:val="00213267"/>
    <w:rsid w:val="00216578"/>
    <w:rsid w:val="00223A97"/>
    <w:rsid w:val="00231F4F"/>
    <w:rsid w:val="00240D29"/>
    <w:rsid w:val="00253D26"/>
    <w:rsid w:val="0026004D"/>
    <w:rsid w:val="002640DD"/>
    <w:rsid w:val="00273BF5"/>
    <w:rsid w:val="00275D12"/>
    <w:rsid w:val="00282DD0"/>
    <w:rsid w:val="002846EE"/>
    <w:rsid w:val="00284FEB"/>
    <w:rsid w:val="002860C4"/>
    <w:rsid w:val="002870B3"/>
    <w:rsid w:val="002A05A6"/>
    <w:rsid w:val="002B5741"/>
    <w:rsid w:val="002B67E5"/>
    <w:rsid w:val="002C5556"/>
    <w:rsid w:val="002C6F68"/>
    <w:rsid w:val="002E472E"/>
    <w:rsid w:val="002F6BF3"/>
    <w:rsid w:val="00304E2F"/>
    <w:rsid w:val="00305409"/>
    <w:rsid w:val="00352628"/>
    <w:rsid w:val="0036027C"/>
    <w:rsid w:val="003609EF"/>
    <w:rsid w:val="0036231A"/>
    <w:rsid w:val="00364726"/>
    <w:rsid w:val="003672BD"/>
    <w:rsid w:val="00367C5A"/>
    <w:rsid w:val="00374DD4"/>
    <w:rsid w:val="003927C9"/>
    <w:rsid w:val="003B460B"/>
    <w:rsid w:val="003C42E8"/>
    <w:rsid w:val="003E1A36"/>
    <w:rsid w:val="003E2795"/>
    <w:rsid w:val="003E2E3B"/>
    <w:rsid w:val="004001D1"/>
    <w:rsid w:val="00410371"/>
    <w:rsid w:val="00417741"/>
    <w:rsid w:val="004242F1"/>
    <w:rsid w:val="00431D1B"/>
    <w:rsid w:val="004419F6"/>
    <w:rsid w:val="004444E5"/>
    <w:rsid w:val="00451C8C"/>
    <w:rsid w:val="00456C02"/>
    <w:rsid w:val="0046205F"/>
    <w:rsid w:val="004B1E82"/>
    <w:rsid w:val="004B5F8A"/>
    <w:rsid w:val="004B656D"/>
    <w:rsid w:val="004B75B7"/>
    <w:rsid w:val="004D3034"/>
    <w:rsid w:val="004D522E"/>
    <w:rsid w:val="004E104F"/>
    <w:rsid w:val="004E49D6"/>
    <w:rsid w:val="005141D9"/>
    <w:rsid w:val="00515646"/>
    <w:rsid w:val="0051580D"/>
    <w:rsid w:val="005328B8"/>
    <w:rsid w:val="0053443D"/>
    <w:rsid w:val="00545A2B"/>
    <w:rsid w:val="00547111"/>
    <w:rsid w:val="005579FC"/>
    <w:rsid w:val="00565888"/>
    <w:rsid w:val="0056668C"/>
    <w:rsid w:val="00572055"/>
    <w:rsid w:val="0058179A"/>
    <w:rsid w:val="005912F5"/>
    <w:rsid w:val="00592D74"/>
    <w:rsid w:val="005952BA"/>
    <w:rsid w:val="00595906"/>
    <w:rsid w:val="005960B1"/>
    <w:rsid w:val="005A0066"/>
    <w:rsid w:val="005A6515"/>
    <w:rsid w:val="005E2C44"/>
    <w:rsid w:val="006169C8"/>
    <w:rsid w:val="00621188"/>
    <w:rsid w:val="006257ED"/>
    <w:rsid w:val="00632372"/>
    <w:rsid w:val="0063239F"/>
    <w:rsid w:val="006325BD"/>
    <w:rsid w:val="006358C7"/>
    <w:rsid w:val="00653DE4"/>
    <w:rsid w:val="00665C47"/>
    <w:rsid w:val="0067498B"/>
    <w:rsid w:val="00675DF8"/>
    <w:rsid w:val="00692037"/>
    <w:rsid w:val="00695259"/>
    <w:rsid w:val="00695808"/>
    <w:rsid w:val="006A7BE2"/>
    <w:rsid w:val="006B46FB"/>
    <w:rsid w:val="006B77E3"/>
    <w:rsid w:val="006C6991"/>
    <w:rsid w:val="006C6A4C"/>
    <w:rsid w:val="006D6722"/>
    <w:rsid w:val="006E21FB"/>
    <w:rsid w:val="006F0F36"/>
    <w:rsid w:val="00717DE4"/>
    <w:rsid w:val="00730046"/>
    <w:rsid w:val="00767D82"/>
    <w:rsid w:val="00785CB5"/>
    <w:rsid w:val="007870A5"/>
    <w:rsid w:val="00790001"/>
    <w:rsid w:val="00792342"/>
    <w:rsid w:val="007977A8"/>
    <w:rsid w:val="007A3B39"/>
    <w:rsid w:val="007B512A"/>
    <w:rsid w:val="007C2097"/>
    <w:rsid w:val="007D520C"/>
    <w:rsid w:val="007D6A07"/>
    <w:rsid w:val="007E5ED3"/>
    <w:rsid w:val="007E7DC8"/>
    <w:rsid w:val="007F7259"/>
    <w:rsid w:val="008040A8"/>
    <w:rsid w:val="008279FA"/>
    <w:rsid w:val="008359F8"/>
    <w:rsid w:val="008465F1"/>
    <w:rsid w:val="0085360C"/>
    <w:rsid w:val="00857FA7"/>
    <w:rsid w:val="00862002"/>
    <w:rsid w:val="008626E7"/>
    <w:rsid w:val="00870EE7"/>
    <w:rsid w:val="008863B9"/>
    <w:rsid w:val="008971B0"/>
    <w:rsid w:val="0089729B"/>
    <w:rsid w:val="008A45A6"/>
    <w:rsid w:val="008C21AA"/>
    <w:rsid w:val="008C61CE"/>
    <w:rsid w:val="008D08DD"/>
    <w:rsid w:val="008D3BC6"/>
    <w:rsid w:val="008D3CCC"/>
    <w:rsid w:val="008F1ED8"/>
    <w:rsid w:val="008F3789"/>
    <w:rsid w:val="008F686C"/>
    <w:rsid w:val="009040E0"/>
    <w:rsid w:val="009055C0"/>
    <w:rsid w:val="00910D42"/>
    <w:rsid w:val="009148DE"/>
    <w:rsid w:val="00935888"/>
    <w:rsid w:val="009365CE"/>
    <w:rsid w:val="00941E30"/>
    <w:rsid w:val="00952AFE"/>
    <w:rsid w:val="009777D9"/>
    <w:rsid w:val="00991B88"/>
    <w:rsid w:val="00997F5A"/>
    <w:rsid w:val="009A5753"/>
    <w:rsid w:val="009A579D"/>
    <w:rsid w:val="009C7D96"/>
    <w:rsid w:val="009E0719"/>
    <w:rsid w:val="009E3297"/>
    <w:rsid w:val="009F734F"/>
    <w:rsid w:val="00A246B6"/>
    <w:rsid w:val="00A3276A"/>
    <w:rsid w:val="00A37E51"/>
    <w:rsid w:val="00A43DB6"/>
    <w:rsid w:val="00A47E70"/>
    <w:rsid w:val="00A50CF0"/>
    <w:rsid w:val="00A554E4"/>
    <w:rsid w:val="00A659BB"/>
    <w:rsid w:val="00A7671C"/>
    <w:rsid w:val="00A92CB1"/>
    <w:rsid w:val="00A93170"/>
    <w:rsid w:val="00AA2CBC"/>
    <w:rsid w:val="00AB18FE"/>
    <w:rsid w:val="00AB4FC4"/>
    <w:rsid w:val="00AC5820"/>
    <w:rsid w:val="00AC659C"/>
    <w:rsid w:val="00AD1CD8"/>
    <w:rsid w:val="00B0034C"/>
    <w:rsid w:val="00B07803"/>
    <w:rsid w:val="00B24ABE"/>
    <w:rsid w:val="00B258BB"/>
    <w:rsid w:val="00B47F02"/>
    <w:rsid w:val="00B543C0"/>
    <w:rsid w:val="00B570EC"/>
    <w:rsid w:val="00B67B97"/>
    <w:rsid w:val="00B968C8"/>
    <w:rsid w:val="00B97AB7"/>
    <w:rsid w:val="00BA3EC5"/>
    <w:rsid w:val="00BA51D9"/>
    <w:rsid w:val="00BB5DFC"/>
    <w:rsid w:val="00BB6E56"/>
    <w:rsid w:val="00BC2F5F"/>
    <w:rsid w:val="00BD279D"/>
    <w:rsid w:val="00BD6BB8"/>
    <w:rsid w:val="00BD6EBA"/>
    <w:rsid w:val="00BE326C"/>
    <w:rsid w:val="00BE749D"/>
    <w:rsid w:val="00BF1FA6"/>
    <w:rsid w:val="00BF4EB4"/>
    <w:rsid w:val="00C06561"/>
    <w:rsid w:val="00C10414"/>
    <w:rsid w:val="00C11309"/>
    <w:rsid w:val="00C20197"/>
    <w:rsid w:val="00C42C38"/>
    <w:rsid w:val="00C570F4"/>
    <w:rsid w:val="00C66BA2"/>
    <w:rsid w:val="00C81EB8"/>
    <w:rsid w:val="00C83805"/>
    <w:rsid w:val="00C870F6"/>
    <w:rsid w:val="00C95985"/>
    <w:rsid w:val="00CB09BD"/>
    <w:rsid w:val="00CC5026"/>
    <w:rsid w:val="00CC68D0"/>
    <w:rsid w:val="00CD6D16"/>
    <w:rsid w:val="00CE0A70"/>
    <w:rsid w:val="00CE35C7"/>
    <w:rsid w:val="00CF189C"/>
    <w:rsid w:val="00D03F9A"/>
    <w:rsid w:val="00D042E7"/>
    <w:rsid w:val="00D06D51"/>
    <w:rsid w:val="00D16611"/>
    <w:rsid w:val="00D24991"/>
    <w:rsid w:val="00D259FC"/>
    <w:rsid w:val="00D41E6F"/>
    <w:rsid w:val="00D44927"/>
    <w:rsid w:val="00D50255"/>
    <w:rsid w:val="00D61066"/>
    <w:rsid w:val="00D66520"/>
    <w:rsid w:val="00D8259B"/>
    <w:rsid w:val="00D84AE9"/>
    <w:rsid w:val="00D90BC5"/>
    <w:rsid w:val="00D95A7F"/>
    <w:rsid w:val="00DA1971"/>
    <w:rsid w:val="00DA4138"/>
    <w:rsid w:val="00DB4C98"/>
    <w:rsid w:val="00DC7467"/>
    <w:rsid w:val="00DE19AE"/>
    <w:rsid w:val="00DE34CF"/>
    <w:rsid w:val="00E13F3D"/>
    <w:rsid w:val="00E22E5E"/>
    <w:rsid w:val="00E25BB7"/>
    <w:rsid w:val="00E34898"/>
    <w:rsid w:val="00E41B91"/>
    <w:rsid w:val="00E43606"/>
    <w:rsid w:val="00E44BD4"/>
    <w:rsid w:val="00E520A9"/>
    <w:rsid w:val="00E63B71"/>
    <w:rsid w:val="00E6686F"/>
    <w:rsid w:val="00E67BBC"/>
    <w:rsid w:val="00EA58F4"/>
    <w:rsid w:val="00EA6543"/>
    <w:rsid w:val="00EB09B7"/>
    <w:rsid w:val="00EB4265"/>
    <w:rsid w:val="00EC14A8"/>
    <w:rsid w:val="00ED3941"/>
    <w:rsid w:val="00EE6C1C"/>
    <w:rsid w:val="00EE7D7C"/>
    <w:rsid w:val="00F20D12"/>
    <w:rsid w:val="00F22421"/>
    <w:rsid w:val="00F25D98"/>
    <w:rsid w:val="00F300FB"/>
    <w:rsid w:val="00F31ED1"/>
    <w:rsid w:val="00F35A3A"/>
    <w:rsid w:val="00F45A16"/>
    <w:rsid w:val="00F47C30"/>
    <w:rsid w:val="00F57E48"/>
    <w:rsid w:val="00F92284"/>
    <w:rsid w:val="00F96F29"/>
    <w:rsid w:val="00FB6386"/>
    <w:rsid w:val="00FD1D63"/>
    <w:rsid w:val="00FD36A9"/>
    <w:rsid w:val="00FE2FC3"/>
    <w:rsid w:val="00FE404B"/>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 w:type="character" w:customStyle="1" w:styleId="TFZchn">
    <w:name w:val="TF Zchn"/>
    <w:rsid w:val="00D61066"/>
    <w:rPr>
      <w:rFonts w:ascii="Arial" w:hAnsi="Arial"/>
      <w:b/>
    </w:rPr>
  </w:style>
  <w:style w:type="character" w:customStyle="1" w:styleId="B1Char">
    <w:name w:val="B1 Char"/>
    <w:link w:val="B1"/>
    <w:qFormat/>
    <w:rsid w:val="00FE4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EA8FB-F579-4755-9BFC-6E454DAC7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1056</Words>
  <Characters>6020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3</cp:revision>
  <cp:lastPrinted>1899-12-31T23:00:00Z</cp:lastPrinted>
  <dcterms:created xsi:type="dcterms:W3CDTF">2024-10-02T14:41:00Z</dcterms:created>
  <dcterms:modified xsi:type="dcterms:W3CDTF">2024-10-02T14:42:00Z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